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61"/>
        <w:gridCol w:w="4261"/>
      </w:tblGrid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tabs>
                <w:tab w:val="center" w:pos="2022"/>
                <w:tab w:val="left" w:pos="2745"/>
              </w:tabs>
              <w:jc w:val="center"/>
              <w:rPr>
                <w:b/>
                <w:sz w:val="28"/>
                <w:szCs w:val="28"/>
              </w:rPr>
            </w:pPr>
            <w:r w:rsidRPr="006754C8">
              <w:rPr>
                <w:rFonts w:hint="eastAsia"/>
                <w:b/>
                <w:sz w:val="28"/>
                <w:szCs w:val="28"/>
              </w:rPr>
              <w:t>院系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b/>
                <w:sz w:val="28"/>
                <w:szCs w:val="28"/>
              </w:rPr>
            </w:pPr>
            <w:r w:rsidRPr="006754C8">
              <w:rPr>
                <w:rFonts w:hint="eastAsia"/>
                <w:b/>
                <w:sz w:val="28"/>
                <w:szCs w:val="28"/>
              </w:rPr>
              <w:t>项目数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文学院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7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法学与公共管理学院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7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新闻传播学院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5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马克思主义学院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2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历史系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2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数学与统计学院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10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物理与信息工程学院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12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化学与环境学院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15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计算机学院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15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生物科学与技术学院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15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商学院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10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外国语学院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5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教育科学学院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5</w:t>
            </w:r>
          </w:p>
        </w:tc>
      </w:tr>
      <w:tr w:rsidR="00AF724E" w:rsidRPr="006754C8" w:rsidTr="006754C8">
        <w:trPr>
          <w:trHeight w:hRule="exact" w:val="567"/>
        </w:trPr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体育学院</w:t>
            </w:r>
          </w:p>
        </w:tc>
        <w:tc>
          <w:tcPr>
            <w:tcW w:w="4261" w:type="dxa"/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5</w:t>
            </w:r>
          </w:p>
        </w:tc>
      </w:tr>
      <w:tr w:rsidR="00AF724E" w:rsidRPr="006754C8" w:rsidTr="004C43E1">
        <w:trPr>
          <w:trHeight w:hRule="exact" w:val="648"/>
        </w:trPr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AF724E" w:rsidRPr="006754C8" w:rsidRDefault="00AF724E" w:rsidP="006754C8">
            <w:pPr>
              <w:jc w:val="left"/>
              <w:rPr>
                <w:sz w:val="24"/>
                <w:szCs w:val="24"/>
              </w:rPr>
            </w:pPr>
            <w:r w:rsidRPr="006754C8">
              <w:rPr>
                <w:rFonts w:hint="eastAsia"/>
                <w:sz w:val="24"/>
                <w:szCs w:val="24"/>
              </w:rPr>
              <w:t>艺术学院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AF724E" w:rsidRPr="006754C8" w:rsidRDefault="00AF724E" w:rsidP="006754C8">
            <w:pPr>
              <w:jc w:val="center"/>
              <w:rPr>
                <w:sz w:val="24"/>
                <w:szCs w:val="24"/>
              </w:rPr>
            </w:pPr>
            <w:r w:rsidRPr="006754C8">
              <w:rPr>
                <w:sz w:val="24"/>
                <w:szCs w:val="24"/>
              </w:rPr>
              <w:t>5</w:t>
            </w:r>
          </w:p>
        </w:tc>
      </w:tr>
    </w:tbl>
    <w:p w:rsidR="00AF724E" w:rsidRPr="006E5061" w:rsidRDefault="00AF724E" w:rsidP="00B11EDB">
      <w:pPr>
        <w:jc w:val="center"/>
        <w:rPr>
          <w:b/>
          <w:sz w:val="36"/>
          <w:szCs w:val="36"/>
        </w:rPr>
      </w:pPr>
      <w:r w:rsidRPr="006E5061">
        <w:rPr>
          <w:rFonts w:hint="eastAsia"/>
          <w:b/>
          <w:sz w:val="36"/>
          <w:szCs w:val="36"/>
        </w:rPr>
        <w:t>闽南师范大学</w:t>
      </w:r>
      <w:r w:rsidRPr="006E5061">
        <w:rPr>
          <w:b/>
          <w:sz w:val="36"/>
          <w:szCs w:val="36"/>
        </w:rPr>
        <w:t>201</w:t>
      </w:r>
      <w:r>
        <w:rPr>
          <w:b/>
          <w:sz w:val="36"/>
          <w:szCs w:val="36"/>
        </w:rPr>
        <w:t>7</w:t>
      </w:r>
      <w:r w:rsidRPr="006E5061">
        <w:rPr>
          <w:rFonts w:hint="eastAsia"/>
          <w:b/>
          <w:sz w:val="36"/>
          <w:szCs w:val="36"/>
        </w:rPr>
        <w:t>年“大创”项目预申报项目数</w:t>
      </w:r>
    </w:p>
    <w:p w:rsidR="00AF724E" w:rsidRPr="004C43E1" w:rsidRDefault="00AF724E" w:rsidP="00B11EDB">
      <w:pPr>
        <w:jc w:val="center"/>
        <w:rPr>
          <w:b/>
          <w:sz w:val="32"/>
          <w:szCs w:val="32"/>
        </w:rPr>
      </w:pPr>
    </w:p>
    <w:p w:rsidR="00AF724E" w:rsidRPr="006E5061" w:rsidRDefault="00AF724E" w:rsidP="00B11EDB">
      <w:pPr>
        <w:jc w:val="center"/>
        <w:rPr>
          <w:b/>
          <w:sz w:val="32"/>
          <w:szCs w:val="32"/>
        </w:rPr>
      </w:pPr>
    </w:p>
    <w:sectPr w:rsidR="00AF724E" w:rsidRPr="006E5061" w:rsidSect="007E2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24E" w:rsidRDefault="00AF724E" w:rsidP="00F87FA6">
      <w:r>
        <w:separator/>
      </w:r>
    </w:p>
  </w:endnote>
  <w:endnote w:type="continuationSeparator" w:id="0">
    <w:p w:rsidR="00AF724E" w:rsidRDefault="00AF724E" w:rsidP="00F8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24E" w:rsidRDefault="00AF724E" w:rsidP="00F87FA6">
      <w:r>
        <w:separator/>
      </w:r>
    </w:p>
  </w:footnote>
  <w:footnote w:type="continuationSeparator" w:id="0">
    <w:p w:rsidR="00AF724E" w:rsidRDefault="00AF724E" w:rsidP="00F87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1EDB"/>
    <w:rsid w:val="000F3A1E"/>
    <w:rsid w:val="001570B8"/>
    <w:rsid w:val="002044D0"/>
    <w:rsid w:val="00217F63"/>
    <w:rsid w:val="0025069C"/>
    <w:rsid w:val="002C00E0"/>
    <w:rsid w:val="002D09A7"/>
    <w:rsid w:val="00353C38"/>
    <w:rsid w:val="004C43E1"/>
    <w:rsid w:val="005247BB"/>
    <w:rsid w:val="0058325E"/>
    <w:rsid w:val="006716D0"/>
    <w:rsid w:val="006754C8"/>
    <w:rsid w:val="006E5061"/>
    <w:rsid w:val="007071AA"/>
    <w:rsid w:val="007E21C0"/>
    <w:rsid w:val="00AC769A"/>
    <w:rsid w:val="00AF724E"/>
    <w:rsid w:val="00B11EDB"/>
    <w:rsid w:val="00B4711B"/>
    <w:rsid w:val="00B534F8"/>
    <w:rsid w:val="00BE1D5A"/>
    <w:rsid w:val="00CB018E"/>
    <w:rsid w:val="00F87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1C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11ED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87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7FA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87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7FA6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F3A1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A1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27</Words>
  <Characters>160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7</cp:revision>
  <cp:lastPrinted>2017-03-30T08:15:00Z</cp:lastPrinted>
  <dcterms:created xsi:type="dcterms:W3CDTF">2015-03-18T00:33:00Z</dcterms:created>
  <dcterms:modified xsi:type="dcterms:W3CDTF">2017-04-01T02:35:00Z</dcterms:modified>
</cp:coreProperties>
</file>